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532" w:rsidRPr="004E0BE1" w:rsidRDefault="000B1532" w:rsidP="00CE1A63">
      <w:pPr>
        <w:rPr>
          <w:sz w:val="40"/>
          <w:szCs w:val="40"/>
        </w:rPr>
      </w:pPr>
      <w:r>
        <w:rPr>
          <w:sz w:val="40"/>
          <w:szCs w:val="40"/>
        </w:rPr>
        <w:t>С</w:t>
      </w:r>
      <w:r w:rsidRPr="004E0BE1">
        <w:rPr>
          <w:sz w:val="40"/>
          <w:szCs w:val="40"/>
        </w:rPr>
        <w:t>ведени</w:t>
      </w:r>
      <w:r>
        <w:rPr>
          <w:sz w:val="40"/>
          <w:szCs w:val="40"/>
        </w:rPr>
        <w:t>я</w:t>
      </w:r>
      <w:r w:rsidRPr="004E0BE1">
        <w:rPr>
          <w:sz w:val="40"/>
          <w:szCs w:val="40"/>
        </w:rPr>
        <w:t xml:space="preserve"> об авторе:</w:t>
      </w:r>
    </w:p>
    <w:p w:rsidR="000B1532" w:rsidRDefault="000B1532" w:rsidP="00CE1A63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40"/>
          <w:szCs w:val="40"/>
        </w:rPr>
      </w:pPr>
      <w:r w:rsidRPr="004E0BE1">
        <w:rPr>
          <w:sz w:val="40"/>
          <w:szCs w:val="40"/>
        </w:rPr>
        <w:t xml:space="preserve">Фамилия, Имя, Отчество, занимаемая должность </w:t>
      </w:r>
    </w:p>
    <w:p w:rsidR="000B1532" w:rsidRDefault="000B1532" w:rsidP="00CE1A63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Волкова Ольга Вениаминовна</w:t>
      </w:r>
    </w:p>
    <w:p w:rsidR="000B1532" w:rsidRPr="004E0BE1" w:rsidRDefault="000B1532" w:rsidP="00CE1A63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учитель природоведения, географии</w:t>
      </w:r>
    </w:p>
    <w:p w:rsidR="000B1532" w:rsidRPr="004E0BE1" w:rsidRDefault="000B1532" w:rsidP="00CE1A63">
      <w:pPr>
        <w:spacing w:before="100" w:beforeAutospacing="1" w:after="100" w:afterAutospacing="1"/>
        <w:rPr>
          <w:sz w:val="40"/>
          <w:szCs w:val="40"/>
        </w:rPr>
      </w:pPr>
    </w:p>
    <w:p w:rsidR="000B1532" w:rsidRDefault="000B1532" w:rsidP="00CE1A63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40"/>
          <w:szCs w:val="40"/>
        </w:rPr>
      </w:pPr>
      <w:r w:rsidRPr="004E0BE1">
        <w:rPr>
          <w:sz w:val="40"/>
          <w:szCs w:val="40"/>
        </w:rPr>
        <w:t>Образовательное учреждение</w:t>
      </w:r>
    </w:p>
    <w:p w:rsidR="000B1532" w:rsidRPr="004E0BE1" w:rsidRDefault="000B1532" w:rsidP="00CE1A63">
      <w:pPr>
        <w:spacing w:before="100" w:beforeAutospacing="1" w:after="100" w:afterAutospacing="1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МАОУ СОШ №1</w:t>
      </w:r>
    </w:p>
    <w:p w:rsidR="000B1532" w:rsidRDefault="000B1532" w:rsidP="00CE1A63">
      <w:pPr>
        <w:spacing w:before="100" w:beforeAutospacing="1" w:after="100" w:afterAutospacing="1"/>
        <w:rPr>
          <w:sz w:val="40"/>
          <w:szCs w:val="40"/>
        </w:rPr>
      </w:pPr>
    </w:p>
    <w:p w:rsidR="000B1532" w:rsidRDefault="000B1532" w:rsidP="00CE1A63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40"/>
          <w:szCs w:val="40"/>
        </w:rPr>
      </w:pPr>
      <w:r w:rsidRPr="004E0BE1">
        <w:rPr>
          <w:sz w:val="40"/>
          <w:szCs w:val="40"/>
        </w:rPr>
        <w:t>населенный пункт</w:t>
      </w:r>
    </w:p>
    <w:p w:rsidR="000B1532" w:rsidRPr="004E0BE1" w:rsidRDefault="000B1532" w:rsidP="00CE1A63">
      <w:pPr>
        <w:spacing w:before="100" w:beforeAutospacing="1" w:after="100" w:afterAutospacing="1"/>
        <w:ind w:left="360"/>
        <w:jc w:val="center"/>
        <w:rPr>
          <w:b/>
          <w:i/>
          <w:sz w:val="40"/>
          <w:szCs w:val="40"/>
        </w:rPr>
      </w:pPr>
      <w:r w:rsidRPr="004E0BE1">
        <w:rPr>
          <w:b/>
          <w:i/>
          <w:sz w:val="40"/>
          <w:szCs w:val="40"/>
        </w:rPr>
        <w:t>г. Кунгур, Пермский край</w:t>
      </w:r>
    </w:p>
    <w:p w:rsidR="000B1532" w:rsidRPr="004E0BE1" w:rsidRDefault="000B1532" w:rsidP="00CE1A63">
      <w:pPr>
        <w:spacing w:before="100" w:beforeAutospacing="1" w:after="100" w:afterAutospacing="1"/>
        <w:ind w:left="360"/>
        <w:rPr>
          <w:sz w:val="40"/>
          <w:szCs w:val="40"/>
        </w:rPr>
      </w:pPr>
    </w:p>
    <w:p w:rsidR="000B1532" w:rsidRDefault="000B1532" w:rsidP="00CE1A63">
      <w:pPr>
        <w:numPr>
          <w:ilvl w:val="0"/>
          <w:numId w:val="5"/>
        </w:numPr>
        <w:spacing w:before="100" w:beforeAutospacing="1" w:after="100" w:afterAutospacing="1" w:line="240" w:lineRule="auto"/>
        <w:rPr>
          <w:sz w:val="40"/>
          <w:szCs w:val="40"/>
        </w:rPr>
      </w:pPr>
      <w:r w:rsidRPr="004E0BE1">
        <w:rPr>
          <w:sz w:val="40"/>
          <w:szCs w:val="40"/>
        </w:rPr>
        <w:t>Название работы, класс</w:t>
      </w:r>
    </w:p>
    <w:p w:rsidR="000B1532" w:rsidRPr="00CE1A63" w:rsidRDefault="000B1532" w:rsidP="00CE1A63">
      <w:pPr>
        <w:jc w:val="center"/>
        <w:rPr>
          <w:b/>
          <w:i/>
          <w:sz w:val="40"/>
          <w:szCs w:val="40"/>
        </w:rPr>
      </w:pPr>
      <w:r w:rsidRPr="00CE1A63">
        <w:rPr>
          <w:b/>
          <w:i/>
          <w:sz w:val="40"/>
          <w:szCs w:val="40"/>
        </w:rPr>
        <w:t>УРОК ПРИРОДОВЕДЕНИЯ И ВОПРОСЫ РАЗВИТИЯ РЕЧИ.</w:t>
      </w:r>
    </w:p>
    <w:p w:rsidR="000B1532" w:rsidRPr="00CE1A63" w:rsidRDefault="000B1532" w:rsidP="00CE1A63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ТЕМА: «</w:t>
      </w:r>
      <w:r w:rsidRPr="00CE1A63">
        <w:rPr>
          <w:b/>
          <w:i/>
          <w:sz w:val="40"/>
          <w:szCs w:val="40"/>
        </w:rPr>
        <w:t>Виртуальный полёт по Вселенной».</w:t>
      </w:r>
    </w:p>
    <w:p w:rsidR="000B1532" w:rsidRPr="004E0BE1" w:rsidRDefault="000B1532" w:rsidP="00CE1A63">
      <w:pPr>
        <w:spacing w:line="288" w:lineRule="auto"/>
        <w:jc w:val="center"/>
        <w:rPr>
          <w:b/>
          <w:i/>
          <w:color w:val="000000"/>
          <w:sz w:val="40"/>
          <w:szCs w:val="40"/>
        </w:rPr>
      </w:pPr>
    </w:p>
    <w:p w:rsidR="000B1532" w:rsidRDefault="000B1532">
      <w:pPr>
        <w:rPr>
          <w:rFonts w:ascii="Times New Roman" w:hAnsi="Times New Roman"/>
          <w:sz w:val="28"/>
          <w:szCs w:val="28"/>
        </w:rPr>
        <w:sectPr w:rsidR="000B1532" w:rsidSect="00D02E7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B1532" w:rsidRDefault="000B15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О.В. Волкова, учитель географии</w:t>
      </w:r>
    </w:p>
    <w:p w:rsidR="000B1532" w:rsidRDefault="000B15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МАОУ СОШ№1 Г.Кунгур</w:t>
      </w:r>
    </w:p>
    <w:p w:rsidR="000B1532" w:rsidRDefault="000B15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Пермский край</w:t>
      </w:r>
    </w:p>
    <w:p w:rsidR="000B1532" w:rsidRDefault="000B15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УРОК ПРИРОДОВЕДЕНИЯ И ВОПРОСЫ РАЗВИТИЯ РЕЧИ .</w:t>
      </w:r>
    </w:p>
    <w:p w:rsidR="000B1532" w:rsidRPr="0048490B" w:rsidRDefault="000B1532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48490B">
        <w:rPr>
          <w:rFonts w:ascii="Times New Roman" w:hAnsi="Times New Roman"/>
          <w:i/>
          <w:sz w:val="28"/>
          <w:szCs w:val="28"/>
        </w:rPr>
        <w:t>5 КЛАС С.</w:t>
      </w:r>
    </w:p>
    <w:p w:rsidR="000B1532" w:rsidRDefault="000B15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ТЕМА: « Виртуальный полёт по Вселенной».</w:t>
      </w:r>
    </w:p>
    <w:p w:rsidR="000B1532" w:rsidRDefault="000B1532">
      <w:pPr>
        <w:rPr>
          <w:rFonts w:ascii="Times New Roman" w:hAnsi="Times New Roman"/>
          <w:sz w:val="28"/>
          <w:szCs w:val="28"/>
        </w:rPr>
      </w:pPr>
      <w:r w:rsidRPr="0048490B">
        <w:rPr>
          <w:rFonts w:ascii="Times New Roman" w:hAnsi="Times New Roman"/>
          <w:i/>
          <w:sz w:val="28"/>
          <w:szCs w:val="28"/>
        </w:rPr>
        <w:t xml:space="preserve">    Цель</w:t>
      </w:r>
      <w:r>
        <w:rPr>
          <w:rFonts w:ascii="Times New Roman" w:hAnsi="Times New Roman"/>
          <w:sz w:val="28"/>
          <w:szCs w:val="28"/>
        </w:rPr>
        <w:t>: Развитие приёмов работы  с информацией и познавательных  интересов учащихся при изучении Вселенной, Солнечной системы.</w:t>
      </w:r>
    </w:p>
    <w:p w:rsidR="000B1532" w:rsidRPr="0048490B" w:rsidRDefault="000B1532">
      <w:pPr>
        <w:rPr>
          <w:rFonts w:ascii="Times New Roman" w:hAnsi="Times New Roman"/>
          <w:i/>
          <w:sz w:val="28"/>
          <w:szCs w:val="28"/>
        </w:rPr>
      </w:pPr>
      <w:r w:rsidRPr="0048490B">
        <w:rPr>
          <w:rFonts w:ascii="Times New Roman" w:hAnsi="Times New Roman"/>
          <w:i/>
          <w:sz w:val="28"/>
          <w:szCs w:val="28"/>
        </w:rPr>
        <w:t xml:space="preserve">  Образовательные задачи:</w:t>
      </w:r>
    </w:p>
    <w:p w:rsidR="000B1532" w:rsidRDefault="000B1532" w:rsidP="0048490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Систематизировать и обобщить представления учащихся о строении Вселенной , Солнечной системы , о звёздном небе и созвездиях.</w:t>
      </w:r>
    </w:p>
    <w:p w:rsidR="000B1532" w:rsidRDefault="000B1532" w:rsidP="0048490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Формировать языковую компетенцию средствами предмета.</w:t>
      </w:r>
    </w:p>
    <w:p w:rsidR="000B1532" w:rsidRPr="0048490B" w:rsidRDefault="000B1532" w:rsidP="0048490B">
      <w:pPr>
        <w:rPr>
          <w:rFonts w:ascii="Times New Roman" w:hAnsi="Times New Roman"/>
          <w:i/>
          <w:sz w:val="28"/>
          <w:szCs w:val="28"/>
        </w:rPr>
      </w:pPr>
      <w:r w:rsidRPr="0048490B">
        <w:rPr>
          <w:rFonts w:ascii="Times New Roman" w:hAnsi="Times New Roman"/>
          <w:i/>
          <w:sz w:val="28"/>
          <w:szCs w:val="28"/>
        </w:rPr>
        <w:t>Воспитательные задачи:</w:t>
      </w:r>
    </w:p>
    <w:p w:rsidR="000B1532" w:rsidRDefault="000B1532" w:rsidP="0048490B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 учащихся организованность, чувство поддержки и взаимопомощи.</w:t>
      </w:r>
    </w:p>
    <w:p w:rsidR="000B1532" w:rsidRDefault="000B1532" w:rsidP="0048490B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представление о профессии космонавта.</w:t>
      </w:r>
    </w:p>
    <w:p w:rsidR="000B1532" w:rsidRPr="0048490B" w:rsidRDefault="000B1532" w:rsidP="0048490B">
      <w:pPr>
        <w:ind w:left="60"/>
        <w:rPr>
          <w:rFonts w:ascii="Times New Roman" w:hAnsi="Times New Roman"/>
          <w:i/>
          <w:sz w:val="28"/>
          <w:szCs w:val="28"/>
        </w:rPr>
      </w:pPr>
      <w:r w:rsidRPr="0048490B">
        <w:rPr>
          <w:rFonts w:ascii="Times New Roman" w:hAnsi="Times New Roman"/>
          <w:i/>
          <w:sz w:val="28"/>
          <w:szCs w:val="28"/>
        </w:rPr>
        <w:t>Развивающие задачи:</w:t>
      </w:r>
    </w:p>
    <w:p w:rsidR="000B1532" w:rsidRDefault="000B1532" w:rsidP="0048490B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Дать представление о единстве и бесконечности Вселенной.</w:t>
      </w:r>
      <w:r w:rsidRPr="0048490B">
        <w:rPr>
          <w:rFonts w:ascii="Times New Roman" w:hAnsi="Times New Roman"/>
          <w:sz w:val="28"/>
          <w:szCs w:val="28"/>
        </w:rPr>
        <w:t xml:space="preserve"> </w:t>
      </w:r>
    </w:p>
    <w:p w:rsidR="000B1532" w:rsidRDefault="000B1532" w:rsidP="0048490B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Развивать интерес к предмету.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Оборудование: схемы строения Вселенной и Солнечной системы , выставка литературы о космосе.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ХОД УРОКА.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Организационный момент и мотивация (3-5 минут).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Учитель . – Кто любит путешествовать? Сегодня мы совершим виртуальный полет по Вселенной . Как вы понимаете « Виртуальный?»  (воображаемый, иллюзорный, мнимый).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- На чём полетим? Как называют людей , которые летают в космос?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- Подумайте , каким должен быть космонавт?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40000 профессий, существующих на Земле, профессия космонавта самая трудная, опасная, ответственная. Это настоящий подвиг. Подвиг научный, технический, организационный, но, прежде всего, человеческий.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Мы дружный экипаж, предлагаю отправиться в полёт под девизом:</w:t>
      </w:r>
    </w:p>
    <w:p w:rsidR="000B1532" w:rsidRPr="00665544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 Любой космический маршрут открыт для тех, кто любит </w:t>
      </w:r>
      <w:r w:rsidRPr="00665544">
        <w:rPr>
          <w:rFonts w:ascii="Times New Roman" w:hAnsi="Times New Roman"/>
          <w:i/>
          <w:sz w:val="28"/>
          <w:szCs w:val="28"/>
        </w:rPr>
        <w:t>труд.</w:t>
      </w:r>
    </w:p>
    <w:p w:rsidR="000B1532" w:rsidRPr="00665544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Только сильных звездолёт может взять с собой </w:t>
      </w:r>
      <w:r w:rsidRPr="00665544">
        <w:rPr>
          <w:rFonts w:ascii="Times New Roman" w:hAnsi="Times New Roman"/>
          <w:i/>
          <w:sz w:val="28"/>
          <w:szCs w:val="28"/>
        </w:rPr>
        <w:t>в полёт,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Очень дружно мы  живём, скучных в космос </w:t>
      </w:r>
      <w:r w:rsidRPr="00665544">
        <w:rPr>
          <w:rFonts w:ascii="Times New Roman" w:hAnsi="Times New Roman"/>
          <w:i/>
          <w:sz w:val="28"/>
          <w:szCs w:val="28"/>
        </w:rPr>
        <w:t>не берём!».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Девиз написать на доске , вместе прочитать).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Перед вами путевые листы, в которых вы будите фиксировать результаты  своего полёта , рисовать звёзды за правильные ответы. Я думаю , что по окончании полёта у нас получится огромное звёздное небо.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центра управления полётом за нами будут наблюдать наши гости.</w:t>
      </w:r>
    </w:p>
    <w:p w:rsidR="000B1532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03C48">
        <w:rPr>
          <w:rFonts w:ascii="Times New Roman" w:hAnsi="Times New Roman"/>
          <w:i/>
          <w:sz w:val="28"/>
          <w:szCs w:val="28"/>
        </w:rPr>
        <w:t>-Внимание! Старт!</w:t>
      </w:r>
    </w:p>
    <w:p w:rsidR="000B1532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Разомнёмся и проведём блиц-опрос (короткий вопрос -короткий ответ).</w:t>
      </w:r>
    </w:p>
    <w:p w:rsidR="000B1532" w:rsidRPr="0054780C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 w:rsidRPr="0054780C">
        <w:rPr>
          <w:rFonts w:ascii="Times New Roman" w:hAnsi="Times New Roman"/>
          <w:sz w:val="28"/>
          <w:szCs w:val="28"/>
        </w:rPr>
        <w:t xml:space="preserve"> 1.Упавшее на Землю космическое тело.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780C">
        <w:rPr>
          <w:rFonts w:ascii="Times New Roman" w:hAnsi="Times New Roman"/>
          <w:sz w:val="28"/>
          <w:szCs w:val="28"/>
        </w:rPr>
        <w:t>( Метеорит).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 w:rsidRPr="0054780C"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sz w:val="28"/>
          <w:szCs w:val="28"/>
        </w:rPr>
        <w:t>Гиганское скопление звёзд, звёздная система. ( Галактика).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3.Ближайшая к Земле звезда. ( Солнце).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4.Путь ,состоящий из множества звёзд. ( Млечный).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5.Самая удалённая от Солнца планета. ( Плутон).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6. Самая большая планета Солнечной системы. ( Юпитер).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7.Группа планет, состоящих из газов , не имеющих твёрдых поверхностей.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Гиганты).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8. Крупные тела неправильной формы, обращающиеся вокруг Солнца между орбитами Марса и Юпитера. ( Астероиды).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9.Великий  польский астроном , создавший новую систему мира, где в центре поместил Солнце. 9 Н.Коперник).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10. Световые вспышки, возникающие в результате сгорания космических частиц в атмосфере. ( Метеоры).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11. Космическое пространство и всё, что его заполняет. (Вселенная).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Отгадайте загадку: « Украшал ночную синь серебристый апельсин , а прошла неделька только – от него осталась долька». ( Луна). МОЛОДЦЫ!</w:t>
      </w:r>
    </w:p>
    <w:p w:rsidR="000B1532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Составьте из слов в ваших конвертах предложение , вставьте пропущенные орфограммы. </w:t>
      </w:r>
      <w:r w:rsidRPr="00DD1D16">
        <w:rPr>
          <w:rFonts w:ascii="Times New Roman" w:hAnsi="Times New Roman"/>
          <w:i/>
          <w:sz w:val="28"/>
          <w:szCs w:val="28"/>
        </w:rPr>
        <w:t xml:space="preserve">Слова: Луна , являет..ся , единстве (н,нн) ым, </w:t>
      </w:r>
      <w:r>
        <w:rPr>
          <w:rFonts w:ascii="Times New Roman" w:hAnsi="Times New Roman"/>
          <w:i/>
          <w:sz w:val="28"/>
          <w:szCs w:val="28"/>
        </w:rPr>
        <w:t>естестве( н</w:t>
      </w:r>
      <w:r w:rsidRPr="00DD1D16">
        <w:rPr>
          <w:rFonts w:ascii="Times New Roman" w:hAnsi="Times New Roman"/>
          <w:i/>
          <w:sz w:val="28"/>
          <w:szCs w:val="28"/>
        </w:rPr>
        <w:t xml:space="preserve"> , нн) ым, спутником , З..мли.</w:t>
      </w:r>
    </w:p>
    <w:p w:rsidR="000B1532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Самопроверка. Поставьте звёзды, если нет ошибок – 1 звезда.</w:t>
      </w:r>
    </w:p>
    <w:p w:rsidR="000B1532" w:rsidRDefault="000B1532" w:rsidP="0048490B">
      <w:pPr>
        <w:ind w:lef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Учитель читает стихотворение:</w:t>
      </w:r>
    </w:p>
    <w:p w:rsidR="000B1532" w:rsidRPr="00890751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« Любая из планет , свой вечный круг чертя, сверкая в тьме ночной , а днём в лучах сокрыты , уйдя далёко , вспять бегут свое орбитой и к Солнцу – матери влекутся , как дитя».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-Что такое орбита? Поч</w:t>
      </w:r>
      <w:r w:rsidRPr="00890751">
        <w:rPr>
          <w:rFonts w:ascii="Times New Roman" w:hAnsi="Times New Roman"/>
          <w:sz w:val="28"/>
          <w:szCs w:val="28"/>
        </w:rPr>
        <w:t xml:space="preserve">ему </w:t>
      </w:r>
      <w:r>
        <w:rPr>
          <w:rFonts w:ascii="Times New Roman" w:hAnsi="Times New Roman"/>
          <w:sz w:val="28"/>
          <w:szCs w:val="28"/>
        </w:rPr>
        <w:t>Солнце – мать? ( Монологическая речь).</w:t>
      </w:r>
    </w:p>
    <w:p w:rsidR="000B1532" w:rsidRDefault="000B1532" w:rsidP="0048490B">
      <w:pPr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Решаем тест.</w:t>
      </w:r>
    </w:p>
    <w:p w:rsidR="000B1532" w:rsidRDefault="000B1532" w:rsidP="00890751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Солнечной  системе вокруг Солнца движется:</w:t>
      </w:r>
    </w:p>
    <w:p w:rsidR="000B1532" w:rsidRDefault="000B1532" w:rsidP="00890751">
      <w:pPr>
        <w:pStyle w:val="ListParagraph"/>
        <w:ind w:left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9 планет Б) 11 планет В) 7 планет Г) множество планет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 планетам – гигантам относятся: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А) Юпитер, Марс Б) Сатурн , Земля В) Уран, Нептун Г) Плутон, Венера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3.Рекрдное число спутиков имеет :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А) Земля Б) Уран В) Венера Г) Сатурн.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К планетам земной группы относятся: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А) Юпитер и Марс Б) Сатурн и Земля В) Уран и Плутон Г) Марс и Венера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Самый крупный спутник в Солнечной системе:</w:t>
      </w:r>
    </w:p>
    <w:p w:rsidR="000B1532" w:rsidRDefault="000B1532" w:rsidP="008907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А) Луна Б) Ио В) Ганимед Г) Тритон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 w:rsidRPr="00270E37">
        <w:rPr>
          <w:rFonts w:ascii="Times New Roman" w:hAnsi="Times New Roman"/>
          <w:i/>
          <w:sz w:val="28"/>
          <w:szCs w:val="28"/>
        </w:rPr>
        <w:t xml:space="preserve"> Взаимопроверка.: сколько правильных ответов , столько звёзд.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Физкультминутка.</w:t>
      </w:r>
    </w:p>
    <w:p w:rsidR="000B1532" w:rsidRPr="00270E37" w:rsidRDefault="000B1532" w:rsidP="00890751">
      <w:pPr>
        <w:rPr>
          <w:rFonts w:ascii="Times New Roman" w:hAnsi="Times New Roman"/>
          <w:sz w:val="28"/>
          <w:szCs w:val="28"/>
        </w:rPr>
      </w:pPr>
      <w:r w:rsidRPr="00270E37">
        <w:rPr>
          <w:rFonts w:ascii="Times New Roman" w:hAnsi="Times New Roman"/>
          <w:sz w:val="28"/>
          <w:szCs w:val="28"/>
        </w:rPr>
        <w:t xml:space="preserve"> - Название очень многих созвездий пришло к нам из древней Греции и связано с мифам и легендами. Легенду о созвездии Малой медведицы рассказывает ученик , звучит космическая музыка. После этого ученики отвечают на вопросы:</w:t>
      </w:r>
    </w:p>
    <w:p w:rsidR="000B1532" w:rsidRPr="00FD5C8F" w:rsidRDefault="000B1532" w:rsidP="00890751">
      <w:pPr>
        <w:rPr>
          <w:rFonts w:ascii="Times New Roman" w:hAnsi="Times New Roman"/>
          <w:sz w:val="28"/>
          <w:szCs w:val="28"/>
        </w:rPr>
      </w:pPr>
      <w:r w:rsidRPr="00FD5C8F">
        <w:rPr>
          <w:rFonts w:ascii="Times New Roman" w:hAnsi="Times New Roman"/>
          <w:sz w:val="28"/>
          <w:szCs w:val="28"/>
        </w:rPr>
        <w:t xml:space="preserve"> -О каком созвездии эта легенда?</w:t>
      </w:r>
    </w:p>
    <w:p w:rsidR="000B1532" w:rsidRPr="00FD5C8F" w:rsidRDefault="000B1532" w:rsidP="00890751">
      <w:pPr>
        <w:rPr>
          <w:rFonts w:ascii="Times New Roman" w:hAnsi="Times New Roman"/>
          <w:sz w:val="28"/>
          <w:szCs w:val="28"/>
        </w:rPr>
      </w:pPr>
      <w:r w:rsidRPr="00FD5C8F">
        <w:rPr>
          <w:rFonts w:ascii="Times New Roman" w:hAnsi="Times New Roman"/>
          <w:sz w:val="28"/>
          <w:szCs w:val="28"/>
        </w:rPr>
        <w:t xml:space="preserve"> -Как звали девочку , которая спасла жизнь медвежонку?</w:t>
      </w:r>
    </w:p>
    <w:p w:rsidR="000B1532" w:rsidRPr="00FD5C8F" w:rsidRDefault="000B1532" w:rsidP="00890751">
      <w:pPr>
        <w:rPr>
          <w:rFonts w:ascii="Times New Roman" w:hAnsi="Times New Roman"/>
          <w:sz w:val="28"/>
          <w:szCs w:val="28"/>
        </w:rPr>
      </w:pPr>
      <w:r w:rsidRPr="00FD5C8F">
        <w:rPr>
          <w:rFonts w:ascii="Times New Roman" w:hAnsi="Times New Roman"/>
          <w:sz w:val="28"/>
          <w:szCs w:val="28"/>
        </w:rPr>
        <w:t xml:space="preserve"> -Вы поддерживаете поступок Айны?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Последний виток нашего полёта.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-Какая звезда имеет для нашей планеты большое значение? Почему?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Дети читают стихи о Солнце.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Подведение итогов.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- Мы возвращаемся на Землю. Наш полёт подходит к концу.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-Когда последний закруглён виток , так хорошо сойти на Землю снова.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И окунуться после всех тревог в живую красоту всего живого!</w:t>
      </w:r>
    </w:p>
    <w:p w:rsidR="000B1532" w:rsidRDefault="000B1532" w:rsidP="00C91E48">
      <w:pPr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-Давайте посмотрим на звёздное небо из ваших открытых звёзд!</w:t>
      </w:r>
    </w:p>
    <w:p w:rsidR="000B1532" w:rsidRPr="00FD5C8F" w:rsidRDefault="000B1532" w:rsidP="00890751">
      <w:pPr>
        <w:rPr>
          <w:rFonts w:ascii="Times New Roman" w:hAnsi="Times New Roman"/>
          <w:b/>
          <w:i/>
          <w:sz w:val="28"/>
          <w:szCs w:val="28"/>
        </w:rPr>
      </w:pPr>
      <w:r w:rsidRPr="00FD5C8F">
        <w:rPr>
          <w:rFonts w:ascii="Times New Roman" w:hAnsi="Times New Roman"/>
          <w:b/>
          <w:i/>
          <w:sz w:val="28"/>
          <w:szCs w:val="28"/>
        </w:rPr>
        <w:t xml:space="preserve"> Молодцы! Вы настоящие космонавты!</w:t>
      </w:r>
    </w:p>
    <w:p w:rsidR="000B1532" w:rsidRDefault="000B1532" w:rsidP="00890751">
      <w:pPr>
        <w:rPr>
          <w:rFonts w:ascii="Times New Roman" w:hAnsi="Times New Roman"/>
          <w:i/>
          <w:sz w:val="28"/>
          <w:szCs w:val="28"/>
        </w:rPr>
        <w:sectPr w:rsidR="000B1532" w:rsidSect="00D02E7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B1532" w:rsidRDefault="000B1532" w:rsidP="000C1EC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0B1532" w:rsidRPr="000C1EC8" w:rsidRDefault="000B1532" w:rsidP="000C1EC8">
      <w:pPr>
        <w:pStyle w:val="a"/>
        <w:numPr>
          <w:ilvl w:val="1"/>
          <w:numId w:val="6"/>
        </w:numPr>
        <w:tabs>
          <w:tab w:val="left" w:pos="42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C1EC8">
        <w:rPr>
          <w:rFonts w:ascii="Times New Roman" w:hAnsi="Times New Roman"/>
          <w:i/>
          <w:sz w:val="28"/>
          <w:szCs w:val="28"/>
        </w:rPr>
        <w:t xml:space="preserve"> </w:t>
      </w:r>
      <w:r w:rsidRPr="000C1EC8">
        <w:rPr>
          <w:rFonts w:ascii="Times New Roman" w:hAnsi="Times New Roman"/>
          <w:sz w:val="28"/>
          <w:szCs w:val="28"/>
        </w:rPr>
        <w:t>Энциклопедия для детей. Т.8, Астрономия, 2001г., м. Аванта</w:t>
      </w:r>
    </w:p>
    <w:p w:rsidR="000B1532" w:rsidRPr="000C1EC8" w:rsidRDefault="000B1532" w:rsidP="000C1EC8">
      <w:pPr>
        <w:pStyle w:val="a"/>
        <w:numPr>
          <w:ilvl w:val="1"/>
          <w:numId w:val="6"/>
        </w:numPr>
        <w:tabs>
          <w:tab w:val="left" w:pos="42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C1EC8">
        <w:rPr>
          <w:rFonts w:ascii="Times New Roman" w:hAnsi="Times New Roman"/>
          <w:sz w:val="28"/>
          <w:szCs w:val="28"/>
        </w:rPr>
        <w:t>Панкратьева И.А. Астрономия (серия «Моя первая книга»), 2001г., М. Эксмо</w:t>
      </w:r>
    </w:p>
    <w:p w:rsidR="000B1532" w:rsidRPr="000C1EC8" w:rsidRDefault="000B1532" w:rsidP="000C1EC8">
      <w:pPr>
        <w:pStyle w:val="a"/>
        <w:numPr>
          <w:ilvl w:val="1"/>
          <w:numId w:val="6"/>
        </w:numPr>
        <w:tabs>
          <w:tab w:val="left" w:pos="427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C1EC8">
        <w:rPr>
          <w:rFonts w:ascii="Times New Roman" w:hAnsi="Times New Roman"/>
          <w:sz w:val="28"/>
          <w:szCs w:val="28"/>
        </w:rPr>
        <w:t>Энциклопедический словарь юного астронома, 1986г., М. Педагогика</w:t>
      </w:r>
    </w:p>
    <w:p w:rsidR="000B1532" w:rsidRPr="000C1EC8" w:rsidRDefault="000B1532" w:rsidP="000C1EC8">
      <w:pPr>
        <w:pStyle w:val="a"/>
        <w:numPr>
          <w:ilvl w:val="1"/>
          <w:numId w:val="6"/>
        </w:numPr>
        <w:tabs>
          <w:tab w:val="left" w:pos="427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C1EC8">
        <w:rPr>
          <w:rFonts w:ascii="Times New Roman" w:hAnsi="Times New Roman"/>
          <w:sz w:val="28"/>
          <w:szCs w:val="28"/>
        </w:rPr>
        <w:t>География и астрономия. Универсальная энциклопедия школьника, МН «Харвей</w:t>
      </w:r>
    </w:p>
    <w:p w:rsidR="000B1532" w:rsidRDefault="000B1532" w:rsidP="000C1EC8">
      <w:pPr>
        <w:pStyle w:val="a"/>
        <w:tabs>
          <w:tab w:val="left" w:pos="42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532" w:rsidRPr="000C1EC8" w:rsidRDefault="000B1532" w:rsidP="000C1EC8">
      <w:pPr>
        <w:pStyle w:val="a"/>
        <w:tabs>
          <w:tab w:val="left" w:pos="427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 – источников нет</w:t>
      </w:r>
    </w:p>
    <w:sectPr w:rsidR="000B1532" w:rsidRPr="000C1EC8" w:rsidSect="00D02E7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1459D"/>
    <w:multiLevelType w:val="hybridMultilevel"/>
    <w:tmpl w:val="4F0A980A"/>
    <w:lvl w:ilvl="0" w:tplc="43EADB3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2B5EFA90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1B1C40AF"/>
    <w:multiLevelType w:val="multilevel"/>
    <w:tmpl w:val="7002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4A219A"/>
    <w:multiLevelType w:val="hybridMultilevel"/>
    <w:tmpl w:val="036469D2"/>
    <w:lvl w:ilvl="0" w:tplc="342A8E9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5A2035EB"/>
    <w:multiLevelType w:val="hybridMultilevel"/>
    <w:tmpl w:val="D5B04F72"/>
    <w:lvl w:ilvl="0" w:tplc="0D5269D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">
    <w:nsid w:val="6A434AD7"/>
    <w:multiLevelType w:val="hybridMultilevel"/>
    <w:tmpl w:val="F1CCD1FC"/>
    <w:lvl w:ilvl="0" w:tplc="EA9CFD9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7CB32447"/>
    <w:multiLevelType w:val="multilevel"/>
    <w:tmpl w:val="73FADA4E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132"/>
    <w:rsid w:val="000B1532"/>
    <w:rsid w:val="000C1EC8"/>
    <w:rsid w:val="00170E8F"/>
    <w:rsid w:val="00270E37"/>
    <w:rsid w:val="00274A1B"/>
    <w:rsid w:val="0027729D"/>
    <w:rsid w:val="002A3132"/>
    <w:rsid w:val="002E3489"/>
    <w:rsid w:val="004324B8"/>
    <w:rsid w:val="00432F87"/>
    <w:rsid w:val="004364B7"/>
    <w:rsid w:val="004450AD"/>
    <w:rsid w:val="0048490B"/>
    <w:rsid w:val="004D5640"/>
    <w:rsid w:val="004E0BE1"/>
    <w:rsid w:val="004F004D"/>
    <w:rsid w:val="0054780C"/>
    <w:rsid w:val="005876A3"/>
    <w:rsid w:val="00665544"/>
    <w:rsid w:val="00874D95"/>
    <w:rsid w:val="00890751"/>
    <w:rsid w:val="008C1183"/>
    <w:rsid w:val="008E4BC6"/>
    <w:rsid w:val="0095366D"/>
    <w:rsid w:val="009B09B7"/>
    <w:rsid w:val="00A54098"/>
    <w:rsid w:val="00C3134B"/>
    <w:rsid w:val="00C91E48"/>
    <w:rsid w:val="00CC2DF6"/>
    <w:rsid w:val="00CE1A63"/>
    <w:rsid w:val="00CE4543"/>
    <w:rsid w:val="00D02E7A"/>
    <w:rsid w:val="00D03C48"/>
    <w:rsid w:val="00D54A0E"/>
    <w:rsid w:val="00DD1D16"/>
    <w:rsid w:val="00FD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3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490B"/>
    <w:pPr>
      <w:ind w:left="720"/>
      <w:contextualSpacing/>
    </w:pPr>
  </w:style>
  <w:style w:type="paragraph" w:customStyle="1" w:styleId="a">
    <w:name w:val="Абзац списка"/>
    <w:basedOn w:val="Normal"/>
    <w:uiPriority w:val="99"/>
    <w:rsid w:val="000C1EC8"/>
    <w:pPr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5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6</Pages>
  <Words>859</Words>
  <Characters>4897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Дом</cp:lastModifiedBy>
  <cp:revision>15</cp:revision>
  <dcterms:created xsi:type="dcterms:W3CDTF">2012-06-06T09:22:00Z</dcterms:created>
  <dcterms:modified xsi:type="dcterms:W3CDTF">2013-01-23T05:12:00Z</dcterms:modified>
</cp:coreProperties>
</file>